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B9DA2" w14:textId="5851115F" w:rsidR="005D7036" w:rsidRPr="0062439F" w:rsidRDefault="00021AEF" w:rsidP="00021AEF">
      <w:pPr>
        <w:tabs>
          <w:tab w:val="left" w:pos="864"/>
        </w:tabs>
        <w:jc w:val="center"/>
      </w:pPr>
      <w:r w:rsidRPr="00021AEF">
        <w:rPr>
          <w:b/>
          <w:bCs/>
          <w:sz w:val="36"/>
          <w:szCs w:val="36"/>
        </w:rPr>
        <w:t>ACKNOWLEDGEMENTS</w:t>
      </w:r>
    </w:p>
    <w:p w14:paraId="4C1B1FF3" w14:textId="77777777" w:rsidR="0062439F" w:rsidRPr="0062439F" w:rsidRDefault="00EC7EB5" w:rsidP="00AF361B">
      <w:pPr>
        <w:pStyle w:val="Heading7"/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left"/>
        <w:rPr>
          <w:rFonts w:ascii="Angsana New" w:hAnsi="Angsana New" w:cs="Angsana New"/>
          <w:b w:val="0"/>
          <w:bCs w:val="0"/>
          <w:sz w:val="32"/>
          <w:szCs w:val="32"/>
        </w:rPr>
      </w:pPr>
      <w:r w:rsidRPr="0062439F">
        <w:rPr>
          <w:rFonts w:hint="cs"/>
          <w:b w:val="0"/>
          <w:bCs w:val="0"/>
          <w:cs/>
        </w:rPr>
        <w:tab/>
      </w:r>
      <w:r w:rsidR="0062439F" w:rsidRPr="0062439F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 w:rsidR="0062439F" w:rsidRPr="0062439F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 </w:instrText>
      </w:r>
      <w:r w:rsidR="0062439F" w:rsidRPr="0062439F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</w:p>
    <w:p w14:paraId="47A58DC9" w14:textId="77777777" w:rsidR="00AF361B" w:rsidRPr="0062439F" w:rsidRDefault="0062439F" w:rsidP="00AF361B">
      <w:pPr>
        <w:pStyle w:val="Heading7"/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left"/>
        <w:rPr>
          <w:rFonts w:ascii="Angsana New" w:hAnsi="Angsana New" w:cs="Angsana New"/>
          <w:b w:val="0"/>
          <w:bCs w:val="0"/>
          <w:sz w:val="32"/>
          <w:szCs w:val="32"/>
        </w:rPr>
      </w:pPr>
      <w:r w:rsidRPr="0062439F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 w:rsidRPr="0062439F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2439F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</w:p>
    <w:p w14:paraId="353D3010" w14:textId="77777777" w:rsidR="0062439F" w:rsidRPr="0062439F" w:rsidRDefault="0062439F" w:rsidP="0062439F">
      <w:r w:rsidRPr="0062439F">
        <w:rPr>
          <w:color w:val="FF0000"/>
        </w:rPr>
        <w:fldChar w:fldCharType="begin"/>
      </w:r>
      <w:r w:rsidRPr="0062439F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2439F">
        <w:rPr>
          <w:color w:val="FF0000"/>
        </w:rPr>
        <w:fldChar w:fldCharType="end"/>
      </w:r>
    </w:p>
    <w:p w14:paraId="076999B4" w14:textId="77777777" w:rsidR="0062439F" w:rsidRPr="0062439F" w:rsidRDefault="0062439F" w:rsidP="0062439F">
      <w:r w:rsidRPr="0062439F">
        <w:rPr>
          <w:color w:val="FF0000"/>
        </w:rPr>
        <w:fldChar w:fldCharType="begin"/>
      </w:r>
      <w:r w:rsidRPr="0062439F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2439F">
        <w:rPr>
          <w:color w:val="FF0000"/>
        </w:rPr>
        <w:fldChar w:fldCharType="end"/>
      </w:r>
    </w:p>
    <w:p w14:paraId="793A313B" w14:textId="77777777" w:rsidR="0062439F" w:rsidRPr="0062439F" w:rsidRDefault="0062439F" w:rsidP="0062439F">
      <w:r w:rsidRPr="0062439F">
        <w:rPr>
          <w:color w:val="FF0000"/>
        </w:rPr>
        <w:fldChar w:fldCharType="begin"/>
      </w:r>
      <w:r w:rsidRPr="0062439F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2439F">
        <w:rPr>
          <w:color w:val="FF0000"/>
        </w:rPr>
        <w:fldChar w:fldCharType="end"/>
      </w:r>
    </w:p>
    <w:p w14:paraId="487F9008" w14:textId="77777777" w:rsidR="0062439F" w:rsidRPr="0062439F" w:rsidRDefault="0062439F" w:rsidP="0062439F">
      <w:r w:rsidRPr="0062439F">
        <w:rPr>
          <w:color w:val="FF0000"/>
        </w:rPr>
        <w:fldChar w:fldCharType="begin"/>
      </w:r>
      <w:r w:rsidRPr="0062439F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2439F">
        <w:rPr>
          <w:color w:val="FF0000"/>
        </w:rPr>
        <w:fldChar w:fldCharType="end"/>
      </w:r>
    </w:p>
    <w:p w14:paraId="60C55673" w14:textId="77777777" w:rsidR="0062439F" w:rsidRPr="0062439F" w:rsidRDefault="0062439F" w:rsidP="0062439F">
      <w:r w:rsidRPr="0062439F">
        <w:rPr>
          <w:color w:val="FF0000"/>
        </w:rPr>
        <w:fldChar w:fldCharType="begin"/>
      </w:r>
      <w:r w:rsidRPr="0062439F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2439F">
        <w:rPr>
          <w:color w:val="FF0000"/>
        </w:rPr>
        <w:fldChar w:fldCharType="end"/>
      </w:r>
    </w:p>
    <w:p w14:paraId="0D9267ED" w14:textId="77777777" w:rsidR="00AF361B" w:rsidRPr="0062439F" w:rsidRDefault="00AF361B" w:rsidP="00AF361B">
      <w:pPr>
        <w:pStyle w:val="Heading7"/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left"/>
        <w:rPr>
          <w:rFonts w:ascii="Angsana New" w:hAnsi="Angsana New" w:cs="Angsana New"/>
          <w:b w:val="0"/>
          <w:bCs w:val="0"/>
          <w:color w:val="FF0000"/>
          <w:sz w:val="32"/>
          <w:szCs w:val="32"/>
        </w:rPr>
      </w:pPr>
      <w:r w:rsidRPr="0062439F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="0062439F" w:rsidRPr="0062439F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 w:rsidR="0062439F" w:rsidRPr="0062439F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 </w:instrText>
      </w:r>
      <w:r w:rsidR="0062439F" w:rsidRPr="0062439F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</w:p>
    <w:p w14:paraId="44A9A306" w14:textId="77777777" w:rsidR="0062439F" w:rsidRPr="0062439F" w:rsidRDefault="0062439F" w:rsidP="0062439F">
      <w:pPr>
        <w:pStyle w:val="Heading7"/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left"/>
        <w:rPr>
          <w:rFonts w:ascii="Angsana New" w:hAnsi="Angsana New" w:cs="Angsana New"/>
          <w:b w:val="0"/>
          <w:bCs w:val="0"/>
          <w:sz w:val="32"/>
          <w:szCs w:val="32"/>
        </w:rPr>
      </w:pPr>
      <w:r w:rsidRPr="0062439F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 w:rsidRPr="0062439F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2439F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</w:p>
    <w:p w14:paraId="3ADFF24D" w14:textId="77777777" w:rsidR="0062439F" w:rsidRPr="0062439F" w:rsidRDefault="0062439F" w:rsidP="0062439F">
      <w:r w:rsidRPr="0062439F">
        <w:rPr>
          <w:color w:val="FF0000"/>
        </w:rPr>
        <w:fldChar w:fldCharType="begin"/>
      </w:r>
      <w:r w:rsidRPr="0062439F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2439F">
        <w:rPr>
          <w:color w:val="FF0000"/>
        </w:rPr>
        <w:fldChar w:fldCharType="end"/>
      </w:r>
    </w:p>
    <w:p w14:paraId="3C5F34A3" w14:textId="77777777" w:rsidR="0062439F" w:rsidRPr="0062439F" w:rsidRDefault="0062439F" w:rsidP="0062439F">
      <w:r w:rsidRPr="0062439F">
        <w:rPr>
          <w:color w:val="FF0000"/>
        </w:rPr>
        <w:fldChar w:fldCharType="begin"/>
      </w:r>
      <w:r w:rsidRPr="0062439F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2439F">
        <w:rPr>
          <w:color w:val="FF0000"/>
        </w:rPr>
        <w:fldChar w:fldCharType="end"/>
      </w:r>
    </w:p>
    <w:p w14:paraId="2B7321B0" w14:textId="77777777" w:rsidR="0062439F" w:rsidRPr="0062439F" w:rsidRDefault="0062439F" w:rsidP="0062439F">
      <w:r w:rsidRPr="0062439F">
        <w:rPr>
          <w:color w:val="FF0000"/>
        </w:rPr>
        <w:fldChar w:fldCharType="begin"/>
      </w:r>
      <w:r w:rsidRPr="0062439F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2439F">
        <w:rPr>
          <w:color w:val="FF0000"/>
        </w:rPr>
        <w:fldChar w:fldCharType="end"/>
      </w:r>
    </w:p>
    <w:p w14:paraId="7AE039EC" w14:textId="77777777" w:rsidR="0062439F" w:rsidRPr="0062439F" w:rsidRDefault="0062439F" w:rsidP="0062439F">
      <w:r w:rsidRPr="0062439F">
        <w:rPr>
          <w:color w:val="FF0000"/>
        </w:rPr>
        <w:fldChar w:fldCharType="begin"/>
      </w:r>
      <w:r w:rsidRPr="0062439F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62439F">
        <w:rPr>
          <w:color w:val="FF0000"/>
        </w:rPr>
        <w:fldChar w:fldCharType="end"/>
      </w:r>
    </w:p>
    <w:p w14:paraId="071AFC89" w14:textId="77777777" w:rsidR="0062439F" w:rsidRPr="0062439F" w:rsidRDefault="0062439F" w:rsidP="0062439F">
      <w:r>
        <w:rPr>
          <w:color w:val="FF0000"/>
        </w:rPr>
        <w:fldChar w:fldCharType="begin"/>
      </w:r>
      <w:r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 </w:instrText>
      </w:r>
      <w:r>
        <w:rPr>
          <w:color w:val="FF0000"/>
        </w:rPr>
        <w:fldChar w:fldCharType="end"/>
      </w:r>
    </w:p>
    <w:p w14:paraId="3156D987" w14:textId="77777777" w:rsidR="00AF361B" w:rsidRPr="00AF361B" w:rsidRDefault="00AF361B" w:rsidP="00AF361B"/>
    <w:p w14:paraId="6BE3EE00" w14:textId="0C87A023" w:rsidR="00AF361B" w:rsidRPr="00021AEF" w:rsidRDefault="00AF361B" w:rsidP="00AF361B">
      <w:pPr>
        <w:pStyle w:val="Heading3"/>
        <w:tabs>
          <w:tab w:val="left" w:pos="864"/>
          <w:tab w:val="left" w:pos="1224"/>
          <w:tab w:val="left" w:pos="1685"/>
          <w:tab w:val="left" w:pos="2304"/>
          <w:tab w:val="left" w:pos="3067"/>
        </w:tabs>
        <w:ind w:left="2880"/>
        <w:rPr>
          <w:rFonts w:ascii="Angsana New" w:hAnsi="Angsana New" w:cs="Angsana New"/>
          <w:b w:val="0"/>
          <w:bCs w:val="0"/>
          <w:sz w:val="32"/>
          <w:szCs w:val="32"/>
        </w:rPr>
      </w:pPr>
      <w:r w:rsidRPr="00AF361B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AF361B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AF361B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042713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042713">
        <w:rPr>
          <w:rFonts w:ascii="Angsana New" w:hAnsi="Angsana New" w:cs="Angsana New"/>
          <w:sz w:val="32"/>
          <w:szCs w:val="32"/>
          <w:cs/>
        </w:rPr>
        <w:t xml:space="preserve"> </w:t>
      </w:r>
      <w:r w:rsidR="00021AEF" w:rsidRPr="00021AEF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t>[</w:t>
      </w:r>
      <w:proofErr w:type="spellStart"/>
      <w:r w:rsidR="00021AEF" w:rsidRPr="00021AEF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t>Firstname</w:t>
      </w:r>
      <w:proofErr w:type="spellEnd"/>
      <w:r w:rsidR="00021AEF" w:rsidRPr="00021AEF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t xml:space="preserve"> </w:t>
      </w:r>
      <w:proofErr w:type="gramStart"/>
      <w:r w:rsidR="00021AEF" w:rsidRPr="00021AEF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t>Surname</w:t>
      </w:r>
      <w:r w:rsidR="00021AEF" w:rsidRPr="00021AEF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t>]</w:t>
      </w:r>
      <w:r w:rsidRPr="00021AEF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t xml:space="preserve">   </w:t>
      </w:r>
      <w:proofErr w:type="gramEnd"/>
      <w:r w:rsidR="00021AEF" w:rsidRPr="00021AEF">
        <w:rPr>
          <w:rFonts w:ascii="Angsana New" w:hAnsi="Angsana New" w:cs="Angsana New"/>
          <w:b w:val="0"/>
          <w:bCs w:val="0"/>
          <w:color w:val="FF0000"/>
          <w:sz w:val="32"/>
          <w:szCs w:val="32"/>
          <w:cs/>
        </w:rPr>
        <w:br/>
      </w:r>
      <w:r w:rsidR="00021AEF" w:rsidRPr="00021AEF">
        <w:rPr>
          <w:rFonts w:ascii="Angsana New" w:hAnsi="Angsana New" w:cs="Angsana New" w:hint="cs"/>
          <w:b w:val="0"/>
          <w:bCs w:val="0"/>
          <w:color w:val="FF0000"/>
          <w:sz w:val="32"/>
          <w:szCs w:val="32"/>
          <w:cs/>
        </w:rPr>
        <w:t xml:space="preserve">      </w:t>
      </w:r>
      <w:proofErr w:type="gramStart"/>
      <w:r w:rsidR="00021AEF" w:rsidRPr="00021AEF">
        <w:rPr>
          <w:rFonts w:ascii="Angsana New" w:hAnsi="Angsana New" w:cs="Angsana New" w:hint="cs"/>
          <w:b w:val="0"/>
          <w:bCs w:val="0"/>
          <w:color w:val="FF0000"/>
          <w:sz w:val="32"/>
          <w:szCs w:val="32"/>
          <w:cs/>
        </w:rPr>
        <w:t xml:space="preserve">   </w:t>
      </w:r>
      <w:r w:rsidR="00021AEF" w:rsidRPr="00021AEF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t>[</w:t>
      </w:r>
      <w:proofErr w:type="gramEnd"/>
      <w:r w:rsidR="00021AEF" w:rsidRPr="00021AEF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t>Month and year of submission of the complete thesis]</w:t>
      </w:r>
    </w:p>
    <w:p w14:paraId="222E6DAA" w14:textId="77777777" w:rsidR="00E35CB0" w:rsidRPr="005B6428" w:rsidRDefault="00E35CB0" w:rsidP="00EE51B2">
      <w:pPr>
        <w:tabs>
          <w:tab w:val="left" w:pos="864"/>
        </w:tabs>
        <w:jc w:val="left"/>
      </w:pPr>
    </w:p>
    <w:sectPr w:rsidR="00E35CB0" w:rsidRPr="005B6428" w:rsidSect="0079467B">
      <w:pgSz w:w="11906" w:h="16838" w:code="9"/>
      <w:pgMar w:top="2160" w:right="1440" w:bottom="1440" w:left="2160" w:header="706" w:footer="706" w:gutter="0"/>
      <w:pgNumType w:fmt="lowerRoman"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attachedTemplate r:id="rId1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FBA"/>
    <w:rsid w:val="00021AEF"/>
    <w:rsid w:val="00042713"/>
    <w:rsid w:val="000D6BE7"/>
    <w:rsid w:val="000D7EB7"/>
    <w:rsid w:val="00134F0F"/>
    <w:rsid w:val="00221E79"/>
    <w:rsid w:val="0023425F"/>
    <w:rsid w:val="002735A1"/>
    <w:rsid w:val="002F7611"/>
    <w:rsid w:val="00322A23"/>
    <w:rsid w:val="00354B8A"/>
    <w:rsid w:val="00395A94"/>
    <w:rsid w:val="005B6428"/>
    <w:rsid w:val="005D7036"/>
    <w:rsid w:val="0062439F"/>
    <w:rsid w:val="006D2A5E"/>
    <w:rsid w:val="006F3A20"/>
    <w:rsid w:val="006F5935"/>
    <w:rsid w:val="0079467B"/>
    <w:rsid w:val="007963B1"/>
    <w:rsid w:val="00805E83"/>
    <w:rsid w:val="00827E5C"/>
    <w:rsid w:val="008B6BF8"/>
    <w:rsid w:val="00915048"/>
    <w:rsid w:val="00917D61"/>
    <w:rsid w:val="009D7FBA"/>
    <w:rsid w:val="009F1B04"/>
    <w:rsid w:val="00A628D8"/>
    <w:rsid w:val="00AD2D5A"/>
    <w:rsid w:val="00AF361B"/>
    <w:rsid w:val="00B6571E"/>
    <w:rsid w:val="00C2443D"/>
    <w:rsid w:val="00D95AF6"/>
    <w:rsid w:val="00E1721E"/>
    <w:rsid w:val="00E35CB0"/>
    <w:rsid w:val="00E52F05"/>
    <w:rsid w:val="00E55097"/>
    <w:rsid w:val="00EC7EB5"/>
    <w:rsid w:val="00EE51B2"/>
    <w:rsid w:val="00F00632"/>
    <w:rsid w:val="00F2715E"/>
    <w:rsid w:val="00F40588"/>
    <w:rsid w:val="00F62D5B"/>
    <w:rsid w:val="00F909AA"/>
    <w:rsid w:val="00FC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E234B"/>
  <w15:chartTrackingRefBased/>
  <w15:docId w15:val="{18D8FB05-89AC-F64F-9BE2-976D1B319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Calibri" w:hAnsi="Angsana New" w:cs="Angsana New"/>
        <w:lang w:val="en-TH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611"/>
    <w:pPr>
      <w:jc w:val="both"/>
    </w:pPr>
    <w:rPr>
      <w:sz w:val="32"/>
      <w:szCs w:val="32"/>
      <w:lang w:val="en-US"/>
    </w:rPr>
  </w:style>
  <w:style w:type="paragraph" w:styleId="Heading3">
    <w:name w:val="heading 3"/>
    <w:basedOn w:val="Normal"/>
    <w:next w:val="Normal"/>
    <w:qFormat/>
    <w:rsid w:val="00AF361B"/>
    <w:pPr>
      <w:keepNext/>
      <w:spacing w:before="240" w:after="60"/>
      <w:jc w:val="left"/>
      <w:outlineLvl w:val="2"/>
    </w:pPr>
    <w:rPr>
      <w:rFonts w:ascii="Arial" w:eastAsia="Cordia New" w:hAnsi="Arial" w:cs="Cordia New"/>
      <w:b/>
      <w:bCs/>
      <w:sz w:val="26"/>
      <w:szCs w:val="30"/>
    </w:rPr>
  </w:style>
  <w:style w:type="paragraph" w:styleId="Heading7">
    <w:name w:val="heading 7"/>
    <w:basedOn w:val="Normal"/>
    <w:next w:val="Normal"/>
    <w:qFormat/>
    <w:rsid w:val="00AF361B"/>
    <w:pPr>
      <w:keepNext/>
      <w:jc w:val="center"/>
      <w:outlineLvl w:val="6"/>
    </w:pPr>
    <w:rPr>
      <w:rFonts w:ascii="AngsanaUPC" w:eastAsia="Cordia New" w:hAnsi="AngsanaUPC" w:cs="Angsan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51B2"/>
    <w:pPr>
      <w:jc w:val="both"/>
    </w:pPr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5----------------------------------------------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T5----------------------------------------------.dot</Template>
  <TotalTime>2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กิตติกรรมประกาศ</vt:lpstr>
      <vt:lpstr>กิตติกรรมประกาศ</vt:lpstr>
    </vt:vector>
  </TitlesOfParts>
  <Company>Home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กิตติกรรมประกาศ</dc:title>
  <dc:subject/>
  <dc:creator>kwanjai</dc:creator>
  <cp:keywords/>
  <dc:description/>
  <cp:lastModifiedBy>ขวัญฤทัย ครองยุติ</cp:lastModifiedBy>
  <cp:revision>2</cp:revision>
  <cp:lastPrinted>2011-07-09T07:59:00Z</cp:lastPrinted>
  <dcterms:created xsi:type="dcterms:W3CDTF">2025-11-13T02:58:00Z</dcterms:created>
  <dcterms:modified xsi:type="dcterms:W3CDTF">2025-11-13T04:20:00Z</dcterms:modified>
</cp:coreProperties>
</file>